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——公共卫生专项类项目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两癌筛查和长效节育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冯玮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医疗公共卫生支出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公共卫生专项类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医疗支出-卫生材料费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京兴政卫计发【2018】208号关于印发《优化整合大兴区两癌筛查和长效体检工作实施方案》的通知，测算经费：长效体检补贴标准：女372元/人，预计体检10人；男206元/人，预计体检10人。两癌筛查补贴标准：妇科检查+HPV105元/人 乳腺癌检查75元/人，预计筛查人数1100人， 液基细胞66元/人，预计筛查人数200人。合计21.698万元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长效节育孕龄妇女体检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2100408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30218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卫生材料费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21.698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5F64C2"/>
    <w:rsid w:val="0A5D4D63"/>
    <w:rsid w:val="0B7B32C7"/>
    <w:rsid w:val="0EF83162"/>
    <w:rsid w:val="13F73D10"/>
    <w:rsid w:val="2F471EE1"/>
    <w:rsid w:val="308113CB"/>
    <w:rsid w:val="34B53ED7"/>
    <w:rsid w:val="356121D6"/>
    <w:rsid w:val="4F815F87"/>
    <w:rsid w:val="54F9326F"/>
    <w:rsid w:val="59467262"/>
    <w:rsid w:val="5C3F7EAC"/>
    <w:rsid w:val="625005B0"/>
    <w:rsid w:val="651C2939"/>
    <w:rsid w:val="6D535020"/>
    <w:rsid w:val="7B4972AD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2024-08-21T02:59:07Z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